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2" w:type="dxa"/>
        <w:tblLook w:val="0000"/>
      </w:tblPr>
      <w:tblGrid>
        <w:gridCol w:w="5580"/>
        <w:gridCol w:w="4680"/>
      </w:tblGrid>
      <w:tr w:rsidR="008445CD" w:rsidTr="0031563D">
        <w:trPr>
          <w:cantSplit/>
          <w:trHeight w:val="96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445CD" w:rsidRDefault="008445CD" w:rsidP="0031563D">
            <w:pPr>
              <w:contextualSpacing/>
            </w:pPr>
            <w:r>
              <w:rPr>
                <w:noProof/>
              </w:rPr>
              <w:pict>
                <v:rect id="Rectangle 4" o:spid="_x0000_s1026" style="position:absolute;margin-left:30.15pt;margin-top:-9.45pt;width:212.6pt;height:206.95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" o:allowoverlap="f" strokecolor="white">
                  <v:textbox inset="0,0,0,0">
                    <w:txbxContent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Pr="004F1812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8445CD" w:rsidRPr="0008371A" w:rsidRDefault="008445CD" w:rsidP="002C2AB7">
                        <w:pPr>
                          <w:tabs>
                            <w:tab w:val="left" w:pos="240"/>
                          </w:tabs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445CD" w:rsidRDefault="008445CD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Pr="001D2B29" w:rsidRDefault="008445CD" w:rsidP="002C2AB7">
            <w:pPr>
              <w:contextualSpacing/>
              <w:rPr>
                <w:sz w:val="20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margin-left:11.95pt;margin-top:4.5pt;width:187.05pt;height:14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" stroked="f">
                  <v:textbox style="mso-fit-shape-to-text:t">
                    <w:txbxContent>
                      <w:p w:rsidR="008445CD" w:rsidRPr="002C2AB7" w:rsidRDefault="008445CD" w:rsidP="002C2AB7">
                        <w:pPr>
                          <w:contextualSpacing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t>редседател</w:t>
                        </w:r>
                        <w:r>
                          <w:rPr>
                            <w:sz w:val="28"/>
                            <w:szCs w:val="28"/>
                          </w:rPr>
                          <w:t>ю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 xml:space="preserve">Законодательного Собрания </w:t>
                        </w:r>
                        <w:r w:rsidRPr="00B87C57">
                          <w:rPr>
                            <w:sz w:val="28"/>
                            <w:szCs w:val="28"/>
                          </w:rPr>
                          <w:br/>
                          <w:t>Забайкальского края</w:t>
                        </w:r>
                      </w:p>
                      <w:p w:rsidR="008445CD" w:rsidRDefault="008445CD" w:rsidP="002C2AB7">
                        <w:pPr>
                          <w:spacing w:before="240" w:line="360" w:lineRule="auto"/>
                          <w:jc w:val="center"/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 xml:space="preserve">Кон Ен Хва </w:t>
                        </w:r>
                      </w:p>
                    </w:txbxContent>
                  </v:textbox>
                </v:shape>
              </w:pict>
            </w: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Default="008445CD" w:rsidP="002C2AB7">
            <w:pPr>
              <w:contextualSpacing/>
              <w:rPr>
                <w:sz w:val="28"/>
                <w:szCs w:val="28"/>
              </w:rPr>
            </w:pPr>
          </w:p>
          <w:p w:rsidR="008445CD" w:rsidRPr="00B87C57" w:rsidRDefault="008445CD" w:rsidP="0031563D">
            <w:pPr>
              <w:spacing w:line="360" w:lineRule="auto"/>
              <w:contextualSpacing/>
              <w:jc w:val="center"/>
              <w:rPr>
                <w:bCs/>
                <w:sz w:val="28"/>
                <w:szCs w:val="28"/>
              </w:rPr>
            </w:pPr>
          </w:p>
          <w:p w:rsidR="008445CD" w:rsidRPr="00B87C57" w:rsidRDefault="008445CD" w:rsidP="0031563D">
            <w:pPr>
              <w:contextualSpacing/>
              <w:jc w:val="center"/>
              <w:rPr>
                <w:sz w:val="28"/>
                <w:szCs w:val="28"/>
              </w:rPr>
            </w:pPr>
          </w:p>
          <w:p w:rsidR="008445CD" w:rsidRDefault="008445CD" w:rsidP="0031563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8445CD" w:rsidRDefault="008445CD" w:rsidP="00BC0EAE">
      <w:pPr>
        <w:pStyle w:val="BodyText"/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8445CD" w:rsidRPr="001D2B29" w:rsidRDefault="008445CD" w:rsidP="00BC0EAE">
      <w:pPr>
        <w:pStyle w:val="BodyText"/>
        <w:tabs>
          <w:tab w:val="left" w:pos="0"/>
        </w:tabs>
        <w:jc w:val="center"/>
        <w:rPr>
          <w:b/>
          <w:bCs/>
          <w:sz w:val="20"/>
          <w:szCs w:val="28"/>
        </w:rPr>
      </w:pPr>
    </w:p>
    <w:p w:rsidR="008445CD" w:rsidRPr="002C2AB7" w:rsidRDefault="008445CD" w:rsidP="00D73203">
      <w:pPr>
        <w:pStyle w:val="BodyText"/>
        <w:tabs>
          <w:tab w:val="left" w:pos="0"/>
        </w:tabs>
        <w:spacing w:after="0"/>
        <w:jc w:val="center"/>
        <w:rPr>
          <w:b/>
          <w:bCs/>
          <w:sz w:val="28"/>
          <w:szCs w:val="28"/>
        </w:rPr>
      </w:pPr>
      <w:r w:rsidRPr="002C2AB7">
        <w:rPr>
          <w:b/>
          <w:bCs/>
          <w:sz w:val="28"/>
          <w:szCs w:val="28"/>
        </w:rPr>
        <w:t>Уважаемый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Ен Хва</w:t>
      </w:r>
      <w:r w:rsidRPr="002C2AB7">
        <w:rPr>
          <w:b/>
          <w:bCs/>
          <w:sz w:val="28"/>
          <w:szCs w:val="28"/>
        </w:rPr>
        <w:t>!</w:t>
      </w:r>
    </w:p>
    <w:p w:rsidR="008445CD" w:rsidRDefault="008445CD" w:rsidP="00D73203">
      <w:pPr>
        <w:contextualSpacing/>
        <w:jc w:val="center"/>
        <w:rPr>
          <w:bCs/>
          <w:sz w:val="28"/>
          <w:szCs w:val="28"/>
        </w:rPr>
      </w:pPr>
    </w:p>
    <w:p w:rsidR="008445CD" w:rsidRPr="00891003" w:rsidRDefault="008445CD" w:rsidP="00AF0813">
      <w:pPr>
        <w:ind w:firstLine="708"/>
        <w:jc w:val="both"/>
        <w:rPr>
          <w:bCs/>
          <w:sz w:val="28"/>
          <w:szCs w:val="28"/>
        </w:rPr>
      </w:pPr>
      <w:r w:rsidRPr="00891003">
        <w:rPr>
          <w:sz w:val="28"/>
          <w:szCs w:val="28"/>
        </w:rPr>
        <w:t xml:space="preserve">В соответствии с частью 1 статьи 5 Закона Забайкальского края </w:t>
      </w:r>
      <w:r w:rsidRPr="00891003">
        <w:rPr>
          <w:sz w:val="28"/>
          <w:szCs w:val="28"/>
        </w:rPr>
        <w:br/>
        <w:t xml:space="preserve">от 18 февраля 2009 года № 131-ЗЗК </w:t>
      </w:r>
      <w:r w:rsidRPr="00891003">
        <w:rPr>
          <w:color w:val="000000"/>
          <w:sz w:val="28"/>
          <w:szCs w:val="28"/>
        </w:rPr>
        <w:t>"</w:t>
      </w:r>
      <w:r w:rsidRPr="00891003">
        <w:rPr>
          <w:sz w:val="28"/>
          <w:szCs w:val="28"/>
        </w:rPr>
        <w:t>О наградах в Забайкальском крае</w:t>
      </w:r>
      <w:r w:rsidRPr="00891003">
        <w:rPr>
          <w:color w:val="000000"/>
          <w:sz w:val="28"/>
          <w:szCs w:val="28"/>
        </w:rPr>
        <w:t>"</w:t>
      </w:r>
      <w:r w:rsidRPr="00891003">
        <w:rPr>
          <w:sz w:val="28"/>
          <w:szCs w:val="28"/>
        </w:rPr>
        <w:t xml:space="preserve"> вношу проект постановления Законодательного Собрания Забайкальского края</w:t>
      </w:r>
      <w:r w:rsidRPr="00891003">
        <w:rPr>
          <w:bCs/>
          <w:sz w:val="28"/>
          <w:szCs w:val="28"/>
        </w:rPr>
        <w:t xml:space="preserve"> </w:t>
      </w:r>
      <w:r w:rsidRPr="00891003">
        <w:rPr>
          <w:color w:val="000000"/>
          <w:sz w:val="28"/>
          <w:szCs w:val="28"/>
        </w:rPr>
        <w:t>"</w:t>
      </w:r>
      <w:r w:rsidRPr="00891003">
        <w:rPr>
          <w:bCs/>
          <w:sz w:val="28"/>
          <w:szCs w:val="28"/>
        </w:rPr>
        <w:t xml:space="preserve">О награждении медалью </w:t>
      </w:r>
      <w:r w:rsidRPr="00891003">
        <w:rPr>
          <w:color w:val="000000"/>
          <w:sz w:val="28"/>
          <w:szCs w:val="28"/>
        </w:rPr>
        <w:t xml:space="preserve">"За родительскую доблесть" </w:t>
      </w:r>
      <w:r w:rsidRPr="00891003">
        <w:rPr>
          <w:color w:val="000000"/>
          <w:sz w:val="28"/>
          <w:szCs w:val="28"/>
          <w:lang w:val="en-US"/>
        </w:rPr>
        <w:t>III</w:t>
      </w:r>
      <w:r w:rsidRPr="00891003">
        <w:rPr>
          <w:color w:val="000000"/>
          <w:sz w:val="28"/>
          <w:szCs w:val="28"/>
        </w:rPr>
        <w:t xml:space="preserve"> степени" </w:t>
      </w:r>
      <w:r w:rsidRPr="00891003">
        <w:rPr>
          <w:color w:val="000000"/>
          <w:sz w:val="28"/>
          <w:szCs w:val="28"/>
        </w:rPr>
        <w:br/>
      </w:r>
      <w:r w:rsidRPr="00891003">
        <w:rPr>
          <w:bCs/>
          <w:sz w:val="28"/>
          <w:szCs w:val="28"/>
        </w:rPr>
        <w:t>для рассмотрения.</w:t>
      </w:r>
    </w:p>
    <w:p w:rsidR="008445CD" w:rsidRPr="00891003" w:rsidRDefault="008445CD" w:rsidP="00AF0813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1980"/>
        <w:gridCol w:w="7380"/>
      </w:tblGrid>
      <w:tr w:rsidR="008445CD" w:rsidRPr="00891003" w:rsidTr="0023347A">
        <w:trPr>
          <w:trHeight w:val="2584"/>
        </w:trPr>
        <w:tc>
          <w:tcPr>
            <w:tcW w:w="1980" w:type="dxa"/>
          </w:tcPr>
          <w:p w:rsidR="008445CD" w:rsidRPr="00891003" w:rsidRDefault="008445CD">
            <w:pPr>
              <w:spacing w:line="276" w:lineRule="auto"/>
              <w:ind w:left="-108"/>
              <w:jc w:val="both"/>
              <w:rPr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 xml:space="preserve">Приложение:  </w:t>
            </w:r>
          </w:p>
        </w:tc>
        <w:tc>
          <w:tcPr>
            <w:tcW w:w="7380" w:type="dxa"/>
          </w:tcPr>
          <w:p w:rsidR="008445CD" w:rsidRPr="00891003" w:rsidRDefault="008445CD" w:rsidP="00D73203">
            <w:pPr>
              <w:jc w:val="both"/>
              <w:rPr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>1. Проект постановления Законодательного Собрания Забайкальского края</w:t>
            </w:r>
            <w:r w:rsidRPr="00891003">
              <w:rPr>
                <w:bCs/>
                <w:sz w:val="28"/>
                <w:szCs w:val="28"/>
              </w:rPr>
              <w:t xml:space="preserve"> </w:t>
            </w:r>
            <w:r w:rsidRPr="00891003">
              <w:rPr>
                <w:color w:val="000000"/>
                <w:sz w:val="28"/>
                <w:szCs w:val="28"/>
              </w:rPr>
              <w:t>"</w:t>
            </w:r>
            <w:r w:rsidRPr="00891003">
              <w:rPr>
                <w:bCs/>
                <w:sz w:val="28"/>
                <w:szCs w:val="28"/>
              </w:rPr>
              <w:t>О награждении медалью</w:t>
            </w:r>
            <w:r w:rsidRPr="00891003">
              <w:rPr>
                <w:bCs/>
                <w:sz w:val="28"/>
                <w:szCs w:val="28"/>
              </w:rPr>
              <w:br/>
            </w:r>
            <w:r w:rsidRPr="00891003">
              <w:rPr>
                <w:color w:val="000000"/>
                <w:sz w:val="28"/>
                <w:szCs w:val="28"/>
              </w:rPr>
              <w:t xml:space="preserve">"За родительскую доблесть" </w:t>
            </w:r>
            <w:r w:rsidRPr="00891003">
              <w:rPr>
                <w:color w:val="000000"/>
                <w:sz w:val="28"/>
                <w:szCs w:val="28"/>
                <w:lang w:val="en-US"/>
              </w:rPr>
              <w:t>III</w:t>
            </w:r>
            <w:r w:rsidRPr="00891003">
              <w:rPr>
                <w:color w:val="000000"/>
                <w:sz w:val="28"/>
                <w:szCs w:val="28"/>
              </w:rPr>
              <w:t xml:space="preserve"> степени"</w:t>
            </w:r>
            <w:r w:rsidRPr="00891003">
              <w:rPr>
                <w:sz w:val="28"/>
                <w:szCs w:val="28"/>
              </w:rPr>
              <w:t xml:space="preserve"> на 1 л. в 1 экз.</w:t>
            </w:r>
          </w:p>
          <w:p w:rsidR="008445CD" w:rsidRPr="00891003" w:rsidRDefault="008445CD" w:rsidP="00E91412">
            <w:pPr>
              <w:pStyle w:val="BodyTextIndent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891003">
              <w:rPr>
                <w:sz w:val="28"/>
                <w:szCs w:val="28"/>
              </w:rPr>
              <w:t>2. Пояснительная записка к проекту постановления на 1 л. в 1 экз.</w:t>
            </w:r>
          </w:p>
        </w:tc>
      </w:tr>
    </w:tbl>
    <w:p w:rsidR="008445CD" w:rsidRPr="00804039" w:rsidRDefault="008445CD" w:rsidP="002C2AB7">
      <w:pPr>
        <w:spacing w:line="360" w:lineRule="auto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А.М.Осипов</w:t>
      </w:r>
    </w:p>
    <w:sectPr w:rsidR="008445CD" w:rsidRPr="00804039" w:rsidSect="0089100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0EAE"/>
    <w:rsid w:val="00000814"/>
    <w:rsid w:val="00004D92"/>
    <w:rsid w:val="00010169"/>
    <w:rsid w:val="0004087C"/>
    <w:rsid w:val="0004450D"/>
    <w:rsid w:val="00044C97"/>
    <w:rsid w:val="00072784"/>
    <w:rsid w:val="0008371A"/>
    <w:rsid w:val="0008426C"/>
    <w:rsid w:val="00096B92"/>
    <w:rsid w:val="00145476"/>
    <w:rsid w:val="00164877"/>
    <w:rsid w:val="00175A13"/>
    <w:rsid w:val="001D1E8D"/>
    <w:rsid w:val="001D2B29"/>
    <w:rsid w:val="001E0A64"/>
    <w:rsid w:val="001E54FD"/>
    <w:rsid w:val="002043F8"/>
    <w:rsid w:val="0022484C"/>
    <w:rsid w:val="0023347A"/>
    <w:rsid w:val="00235A6B"/>
    <w:rsid w:val="002B6927"/>
    <w:rsid w:val="002C2AB7"/>
    <w:rsid w:val="002C6ECA"/>
    <w:rsid w:val="002D7F75"/>
    <w:rsid w:val="002E5145"/>
    <w:rsid w:val="002F5789"/>
    <w:rsid w:val="003142D1"/>
    <w:rsid w:val="0031563D"/>
    <w:rsid w:val="0033575B"/>
    <w:rsid w:val="0034183B"/>
    <w:rsid w:val="00361B27"/>
    <w:rsid w:val="003720BC"/>
    <w:rsid w:val="0037419A"/>
    <w:rsid w:val="0038046A"/>
    <w:rsid w:val="003A7E71"/>
    <w:rsid w:val="003B140B"/>
    <w:rsid w:val="003B18F0"/>
    <w:rsid w:val="003C6995"/>
    <w:rsid w:val="003C7C66"/>
    <w:rsid w:val="003D3D2F"/>
    <w:rsid w:val="004165EC"/>
    <w:rsid w:val="00422D04"/>
    <w:rsid w:val="00425611"/>
    <w:rsid w:val="00444F4F"/>
    <w:rsid w:val="00447F4B"/>
    <w:rsid w:val="004615F3"/>
    <w:rsid w:val="0047451D"/>
    <w:rsid w:val="00477C91"/>
    <w:rsid w:val="00491FED"/>
    <w:rsid w:val="004A52A6"/>
    <w:rsid w:val="004B6295"/>
    <w:rsid w:val="004C64A4"/>
    <w:rsid w:val="004D3C7A"/>
    <w:rsid w:val="004D54DA"/>
    <w:rsid w:val="004F1812"/>
    <w:rsid w:val="004F677E"/>
    <w:rsid w:val="004F6FD7"/>
    <w:rsid w:val="005027BB"/>
    <w:rsid w:val="00523C69"/>
    <w:rsid w:val="00551A5F"/>
    <w:rsid w:val="005C2680"/>
    <w:rsid w:val="005E144E"/>
    <w:rsid w:val="00603ED9"/>
    <w:rsid w:val="00610677"/>
    <w:rsid w:val="00617139"/>
    <w:rsid w:val="00645EB3"/>
    <w:rsid w:val="00685097"/>
    <w:rsid w:val="006A554B"/>
    <w:rsid w:val="006B5748"/>
    <w:rsid w:val="006B7F91"/>
    <w:rsid w:val="006C7BAE"/>
    <w:rsid w:val="006F6E5B"/>
    <w:rsid w:val="00703ADA"/>
    <w:rsid w:val="007446E1"/>
    <w:rsid w:val="007532EA"/>
    <w:rsid w:val="0075527D"/>
    <w:rsid w:val="00760B74"/>
    <w:rsid w:val="00765BD3"/>
    <w:rsid w:val="00767F94"/>
    <w:rsid w:val="007A5126"/>
    <w:rsid w:val="007F09A0"/>
    <w:rsid w:val="007F710A"/>
    <w:rsid w:val="00804039"/>
    <w:rsid w:val="00804BAE"/>
    <w:rsid w:val="008363B7"/>
    <w:rsid w:val="008363F0"/>
    <w:rsid w:val="008445CD"/>
    <w:rsid w:val="00851557"/>
    <w:rsid w:val="00857C0C"/>
    <w:rsid w:val="00884829"/>
    <w:rsid w:val="00891003"/>
    <w:rsid w:val="00892324"/>
    <w:rsid w:val="00897655"/>
    <w:rsid w:val="008B16AB"/>
    <w:rsid w:val="008B58A6"/>
    <w:rsid w:val="009002AD"/>
    <w:rsid w:val="00923B30"/>
    <w:rsid w:val="00930D60"/>
    <w:rsid w:val="009333FE"/>
    <w:rsid w:val="0093577C"/>
    <w:rsid w:val="009813DD"/>
    <w:rsid w:val="009C5BC3"/>
    <w:rsid w:val="009D1CD0"/>
    <w:rsid w:val="009E1EFD"/>
    <w:rsid w:val="009E5FD5"/>
    <w:rsid w:val="00A05352"/>
    <w:rsid w:val="00A16BFB"/>
    <w:rsid w:val="00A85B65"/>
    <w:rsid w:val="00A90474"/>
    <w:rsid w:val="00AD100E"/>
    <w:rsid w:val="00AD4F29"/>
    <w:rsid w:val="00AF0813"/>
    <w:rsid w:val="00B0013D"/>
    <w:rsid w:val="00B05895"/>
    <w:rsid w:val="00B23601"/>
    <w:rsid w:val="00B47E28"/>
    <w:rsid w:val="00B71084"/>
    <w:rsid w:val="00B72ACB"/>
    <w:rsid w:val="00B81C3E"/>
    <w:rsid w:val="00B865E0"/>
    <w:rsid w:val="00B87C57"/>
    <w:rsid w:val="00B97248"/>
    <w:rsid w:val="00BA09CD"/>
    <w:rsid w:val="00BA6B90"/>
    <w:rsid w:val="00BB75C7"/>
    <w:rsid w:val="00BC0EAE"/>
    <w:rsid w:val="00C1222A"/>
    <w:rsid w:val="00C2126D"/>
    <w:rsid w:val="00C37B4E"/>
    <w:rsid w:val="00C52547"/>
    <w:rsid w:val="00C57168"/>
    <w:rsid w:val="00C6210F"/>
    <w:rsid w:val="00C96529"/>
    <w:rsid w:val="00CB1420"/>
    <w:rsid w:val="00CD31D8"/>
    <w:rsid w:val="00CD43AF"/>
    <w:rsid w:val="00CD4A1A"/>
    <w:rsid w:val="00CD74B0"/>
    <w:rsid w:val="00D0239C"/>
    <w:rsid w:val="00D254D6"/>
    <w:rsid w:val="00D32216"/>
    <w:rsid w:val="00D3570B"/>
    <w:rsid w:val="00D47BA4"/>
    <w:rsid w:val="00D73203"/>
    <w:rsid w:val="00D73597"/>
    <w:rsid w:val="00D73B14"/>
    <w:rsid w:val="00D9086A"/>
    <w:rsid w:val="00D9514B"/>
    <w:rsid w:val="00DA3ECF"/>
    <w:rsid w:val="00DB1F54"/>
    <w:rsid w:val="00DE5225"/>
    <w:rsid w:val="00E166DB"/>
    <w:rsid w:val="00E33E4C"/>
    <w:rsid w:val="00E40137"/>
    <w:rsid w:val="00E43DCB"/>
    <w:rsid w:val="00E555CF"/>
    <w:rsid w:val="00E63A41"/>
    <w:rsid w:val="00E878EA"/>
    <w:rsid w:val="00E91412"/>
    <w:rsid w:val="00EA40E1"/>
    <w:rsid w:val="00EB2A2D"/>
    <w:rsid w:val="00EB6912"/>
    <w:rsid w:val="00ED25DB"/>
    <w:rsid w:val="00EF1136"/>
    <w:rsid w:val="00F146EB"/>
    <w:rsid w:val="00F21A50"/>
    <w:rsid w:val="00F4052D"/>
    <w:rsid w:val="00F623B5"/>
    <w:rsid w:val="00F81A25"/>
    <w:rsid w:val="00F87118"/>
    <w:rsid w:val="00FB0242"/>
    <w:rsid w:val="00FC31FF"/>
    <w:rsid w:val="00FD4E21"/>
    <w:rsid w:val="00FE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A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0EAE"/>
    <w:pPr>
      <w:keepNext/>
      <w:ind w:firstLine="720"/>
      <w:jc w:val="both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0E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BC0E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C0E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C0EA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40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03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3D3D2F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AF08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F0813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C3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ButakovaSB</cp:lastModifiedBy>
  <cp:revision>2</cp:revision>
  <cp:lastPrinted>2024-11-05T06:40:00Z</cp:lastPrinted>
  <dcterms:created xsi:type="dcterms:W3CDTF">2024-11-07T00:43:00Z</dcterms:created>
  <dcterms:modified xsi:type="dcterms:W3CDTF">2024-11-07T00:43:00Z</dcterms:modified>
</cp:coreProperties>
</file>